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727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7274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2F0A50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F0A5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F0A50" w:rsidP="002F0A50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2F0A5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0A50" w:rsidRPr="007D1E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A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2F0A50" w:rsidRPr="007D1E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02 039 5601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2F0A5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F0A50" w:rsidRPr="007D1E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นางสาวอรอนงค์  โคตะโน</w:t>
            </w:r>
            <w:r w:rsidR="002F0A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2F0A5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F0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F0A50" w:rsidRPr="007D1E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02 039 5605</w:t>
            </w:r>
          </w:p>
        </w:tc>
      </w:tr>
      <w:tr w:rsidR="002F054A" w:rsidRPr="003B7C5A" w:rsidTr="002F0A50">
        <w:trPr>
          <w:trHeight w:val="2237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2F0A50" w:rsidRDefault="006C7B37" w:rsidP="002F0A50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54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3931"/>
            </w:tblGrid>
            <w:tr w:rsidR="00A155E3" w:rsidRPr="003B7C5A" w:rsidTr="00D1037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D1037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D1037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D1037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D1037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</w:tr>
            <w:tr w:rsidR="00A155E3" w:rsidRPr="003B7C5A" w:rsidTr="00D1037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39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06C22">
        <w:trPr>
          <w:trHeight w:val="211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D10373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06C22" w:rsidRPr="003B7C5A" w:rsidTr="00D10373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106C22" w:rsidRPr="00086408" w:rsidRDefault="00106C22" w:rsidP="00106C22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106C22" w:rsidRPr="00D10373" w:rsidRDefault="00106C22" w:rsidP="00106C2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103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103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1037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106C22" w:rsidRPr="00D10373" w:rsidRDefault="00106C22" w:rsidP="00106C2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884BFA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66.25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4B1F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E48F2" w:rsidRPr="00EE48F2" w:rsidRDefault="00EE48F2" w:rsidP="00EE48F2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EE48F2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EE48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</w:t>
            </w:r>
            <w:r w:rsidRPr="00EE48F2">
              <w:rPr>
                <w:rFonts w:ascii="TH SarabunPSK" w:hAnsi="TH SarabunPSK" w:cs="TH SarabunPSK"/>
                <w:sz w:val="30"/>
                <w:szCs w:val="30"/>
              </w:rPr>
              <w:t>62</w:t>
            </w:r>
            <w:r w:rsidRPr="00EE48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 พ.ร.บ. รวมทั้งสิ้น จำนวน 90,068,500.00 บาท โดยมีรายการ/โครงการ ดังนี้</w:t>
            </w:r>
          </w:p>
          <w:p w:rsidR="00EE48F2" w:rsidRPr="00EE48F2" w:rsidRDefault="00EE48F2" w:rsidP="00EE48F2">
            <w:pPr>
              <w:ind w:firstLine="68"/>
              <w:rPr>
                <w:rFonts w:ascii="TH SarabunPSK" w:hAnsi="TH SarabunPSK" w:cs="TH SarabunPSK"/>
                <w:sz w:val="30"/>
                <w:szCs w:val="30"/>
              </w:rPr>
            </w:pP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EE48F2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ค่าใช้จ่ายการจัดทำนโยบายและแผนการอุดมศึกษา</w:t>
            </w: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5,100,000.00 บาท</w:t>
            </w:r>
          </w:p>
          <w:p w:rsidR="00EE48F2" w:rsidRPr="00EE48F2" w:rsidRDefault="00EE48F2" w:rsidP="00EE48F2">
            <w:pPr>
              <w:ind w:firstLine="68"/>
              <w:rPr>
                <w:rFonts w:ascii="TH SarabunPSK" w:hAnsi="TH SarabunPSK" w:cs="TH SarabunPSK"/>
                <w:sz w:val="30"/>
                <w:szCs w:val="30"/>
              </w:rPr>
            </w:pP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EE48F2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ค่าใช้จ่ายการจัดทำแผนการผลิตและพัฒนากำลังคนที่สอดคล้องกับการพัฒนาประเทศ</w:t>
            </w: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1,800,000.00 บาท</w:t>
            </w:r>
          </w:p>
          <w:p w:rsidR="00EE48F2" w:rsidRPr="00EE48F2" w:rsidRDefault="00EE48F2" w:rsidP="00EE48F2">
            <w:pPr>
              <w:ind w:firstLine="68"/>
              <w:rPr>
                <w:rFonts w:ascii="TH SarabunPSK" w:hAnsi="TH SarabunPSK" w:cs="TH SarabunPSK"/>
                <w:sz w:val="30"/>
                <w:szCs w:val="30"/>
              </w:rPr>
            </w:pPr>
            <w:r w:rsidRPr="00EE48F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</w:t>
            </w: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56,835,500.00 บาท</w:t>
            </w:r>
          </w:p>
          <w:p w:rsidR="000A5220" w:rsidRDefault="00EE48F2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E48F2">
              <w:rPr>
                <w:rFonts w:ascii="TH SarabunPSK" w:hAnsi="TH SarabunPSK" w:cs="TH SarabunPSK" w:hint="cs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26,333,000.00 บาท</w:t>
            </w:r>
          </w:p>
          <w:p w:rsidR="00232268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2268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2268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2268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32268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222"/>
              <w:gridCol w:w="1276"/>
              <w:gridCol w:w="1102"/>
              <w:gridCol w:w="990"/>
            </w:tblGrid>
            <w:tr w:rsidR="00232268" w:rsidRPr="00FD0130" w:rsidTr="00851A1D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2562</w:t>
                  </w:r>
                </w:p>
              </w:tc>
            </w:tr>
            <w:tr w:rsidR="00232268" w:rsidRPr="00FD0130" w:rsidTr="00851A1D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งบคงเหลือ</w:t>
                  </w:r>
                </w:p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การใช้จ่ายเงินภาพรวม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232268" w:rsidRPr="00FD0130" w:rsidTr="00851A1D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232268" w:rsidRPr="00FD0130" w:rsidTr="00851A1D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2,302,156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2,797,843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45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581,818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1,418,182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29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948,278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99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551,721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01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63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772,059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827,940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8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48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25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710,157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9,84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45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32268" w:rsidRPr="00FD0130" w:rsidTr="00851A1D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232268" w:rsidRPr="00FD0130" w:rsidTr="00851A1D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46,771,752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10,063,748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 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232268" w:rsidRPr="000B7D71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232268" w:rsidRPr="00FD0130" w:rsidTr="00851A1D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26,333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15,882,326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10,450,674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2268" w:rsidRPr="00FD0130" w:rsidTr="00851A1D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232268" w:rsidRPr="000B7D71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90,068,5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65,666,392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24,402,10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232268" w:rsidRPr="00E00DAD" w:rsidRDefault="00232268" w:rsidP="0023226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72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232268" w:rsidRPr="00FD0130" w:rsidRDefault="00232268" w:rsidP="0023226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232268" w:rsidRPr="00487609" w:rsidRDefault="00232268" w:rsidP="00EE48F2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3-4 ได้แก่ 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การจัดทำและการประชุมแผนอุดมศึกษา 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226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</w:t>
            </w:r>
            <w:r w:rsidRPr="0023226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   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5. การประชุมคณะอนุกรรมการบริหารฯ ของโครงการผลิตครูเพื่อพัฒนาท้องถิ่น</w:t>
            </w:r>
          </w:p>
          <w:p w:rsidR="000A5220" w:rsidRPr="00950334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6. การประชุมคณะอนุกรรมการปรับยุทธศาสตร์เสริมสร้างศักยภาพสถาบันอุดมศึกษาไทย (</w:t>
            </w:r>
            <w:r w:rsidRPr="00232268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32268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232268" w:rsidRPr="00232268" w:rsidRDefault="00232268" w:rsidP="0023226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232268" w:rsidRPr="00232268" w:rsidRDefault="00232268" w:rsidP="00232268">
            <w:pPr>
              <w:ind w:firstLine="2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 ไม่สมบูรณ์ ทำให้การพิจารณาล่าช้า </w:t>
            </w:r>
          </w:p>
          <w:p w:rsidR="00232268" w:rsidRPr="00232268" w:rsidRDefault="00232268" w:rsidP="00232268">
            <w:pPr>
              <w:ind w:firstLine="2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3226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เนื่องด้วยพระราชบัญญัติสถาบันอุดมศึกษาเอกชน พ.ศ. </w:t>
            </w:r>
            <w:r w:rsidRPr="00232268">
              <w:rPr>
                <w:rFonts w:ascii="TH SarabunPSK" w:hAnsi="TH SarabunPSK" w:cs="TH SarabunPSK"/>
                <w:sz w:val="30"/>
                <w:szCs w:val="30"/>
              </w:rPr>
              <w:t>2546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0A5220" w:rsidRPr="000D55E0" w:rsidRDefault="00232268" w:rsidP="0023226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ทำให้ไม่สามารถจัดสรรเงินได้ตามแผน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32268" w:rsidRPr="00232268" w:rsidRDefault="00232268" w:rsidP="00232268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2F0A94" w:rsidRPr="000D55E0" w:rsidRDefault="00232268" w:rsidP="0023226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B575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E07" w:rsidRDefault="00A77E07">
      <w:r>
        <w:separator/>
      </w:r>
    </w:p>
  </w:endnote>
  <w:endnote w:type="continuationSeparator" w:id="0">
    <w:p w:rsidR="00A77E07" w:rsidRDefault="00A7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E07" w:rsidRDefault="00A77E07">
      <w:r>
        <w:separator/>
      </w:r>
    </w:p>
  </w:footnote>
  <w:footnote w:type="continuationSeparator" w:id="0">
    <w:p w:rsidR="00A77E07" w:rsidRDefault="00A7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1037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1037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C22"/>
    <w:rsid w:val="00106E78"/>
    <w:rsid w:val="0012187F"/>
    <w:rsid w:val="00130734"/>
    <w:rsid w:val="0013308B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5B52"/>
    <w:rsid w:val="001D2FDE"/>
    <w:rsid w:val="001E3D89"/>
    <w:rsid w:val="00232268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50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278EA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B1F41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4BF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B5756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E07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1804"/>
    <w:rsid w:val="00C05ABF"/>
    <w:rsid w:val="00C06017"/>
    <w:rsid w:val="00C17A32"/>
    <w:rsid w:val="00C6134E"/>
    <w:rsid w:val="00C67D71"/>
    <w:rsid w:val="00CC76F6"/>
    <w:rsid w:val="00CE50B1"/>
    <w:rsid w:val="00CF0196"/>
    <w:rsid w:val="00CF3A4A"/>
    <w:rsid w:val="00CF45AF"/>
    <w:rsid w:val="00D10373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5270"/>
    <w:rsid w:val="00EE48F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274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0700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4250-0209-4367-A9CF-8B336DE23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4</cp:revision>
  <cp:lastPrinted>2019-05-22T04:19:00Z</cp:lastPrinted>
  <dcterms:created xsi:type="dcterms:W3CDTF">2019-05-17T02:00:00Z</dcterms:created>
  <dcterms:modified xsi:type="dcterms:W3CDTF">2019-06-13T07:50:00Z</dcterms:modified>
</cp:coreProperties>
</file>